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JAKSON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of property in Gosforth, Cumberland.</w:t>
      </w:r>
    </w:p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D7717" w:rsidRDefault="009D7717" w:rsidP="009D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9D7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717" w:rsidRDefault="009D7717" w:rsidP="00564E3C">
      <w:pPr>
        <w:spacing w:after="0" w:line="240" w:lineRule="auto"/>
      </w:pPr>
      <w:r>
        <w:separator/>
      </w:r>
    </w:p>
  </w:endnote>
  <w:endnote w:type="continuationSeparator" w:id="0">
    <w:p w:rsidR="009D7717" w:rsidRDefault="009D771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D7717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717" w:rsidRDefault="009D7717" w:rsidP="00564E3C">
      <w:pPr>
        <w:spacing w:after="0" w:line="240" w:lineRule="auto"/>
      </w:pPr>
      <w:r>
        <w:separator/>
      </w:r>
    </w:p>
  </w:footnote>
  <w:footnote w:type="continuationSeparator" w:id="0">
    <w:p w:rsidR="009D7717" w:rsidRDefault="009D771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17"/>
    <w:rsid w:val="00372DC6"/>
    <w:rsid w:val="00564E3C"/>
    <w:rsid w:val="0064591D"/>
    <w:rsid w:val="009D771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BAB6"/>
  <w15:chartTrackingRefBased/>
  <w15:docId w15:val="{58606264-8F74-4157-B87A-BD40F9AA6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D77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2015-10-26T21:39:00Z</dcterms:created>
  <dcterms:modified xsi:type="dcterms:W3CDTF">2015-10-26T21:40:00Z</dcterms:modified>
</cp:coreProperties>
</file>